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page" w:tblpX="1" w:tblpY="12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E36C0A" w:themeFill="accent6" w:themeFillShade="BF"/>
        <w:tblLook w:val="04A0" w:firstRow="1" w:lastRow="0" w:firstColumn="1" w:lastColumn="0" w:noHBand="0" w:noVBand="1"/>
      </w:tblPr>
      <w:tblGrid>
        <w:gridCol w:w="9214"/>
      </w:tblGrid>
      <w:tr w:rsidR="00F5131C" w:rsidTr="00F5131C">
        <w:trPr>
          <w:trHeight w:val="843"/>
        </w:trPr>
        <w:tc>
          <w:tcPr>
            <w:tcW w:w="9214" w:type="dxa"/>
            <w:shd w:val="clear" w:color="auto" w:fill="E36C0A" w:themeFill="accent6" w:themeFillShade="BF"/>
            <w:vAlign w:val="center"/>
          </w:tcPr>
          <w:p w:rsidR="00F5131C" w:rsidRDefault="0071603B" w:rsidP="001F495D">
            <w:pPr>
              <w:tabs>
                <w:tab w:val="left" w:pos="6225"/>
              </w:tabs>
              <w:ind w:left="567"/>
              <w:jc w:val="right"/>
            </w:pPr>
            <w:sdt>
              <w:sdtPr>
                <w:rPr>
                  <w:color w:val="FFFFFF" w:themeColor="background1"/>
                  <w:sz w:val="56"/>
                  <w:szCs w:val="56"/>
                </w:rPr>
                <w:alias w:val="Titre "/>
                <w:tag w:val=""/>
                <w:id w:val="151111340"/>
                <w:placeholder>
                  <w:docPart w:val="12324C5FC88248DD85CDA8615F561A7E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F495D">
                  <w:rPr>
                    <w:color w:val="FFFFFF" w:themeColor="background1"/>
                    <w:sz w:val="56"/>
                    <w:szCs w:val="56"/>
                  </w:rPr>
                  <w:t>La cascade impossible</w:t>
                </w:r>
                <w:r w:rsidR="00C5275B">
                  <w:rPr>
                    <w:color w:val="FFFFFF" w:themeColor="background1"/>
                    <w:sz w:val="56"/>
                    <w:szCs w:val="56"/>
                  </w:rPr>
                  <w:t> ?</w:t>
                </w:r>
              </w:sdtContent>
            </w:sdt>
          </w:p>
        </w:tc>
      </w:tr>
    </w:tbl>
    <w:p w:rsidR="00F125A7" w:rsidRDefault="00F125A7" w:rsidP="00770FC1">
      <w:pPr>
        <w:ind w:left="567"/>
      </w:pPr>
    </w:p>
    <w:p w:rsidR="00F125A7" w:rsidRPr="00F125A7" w:rsidRDefault="00F125A7" w:rsidP="00770FC1">
      <w:pPr>
        <w:ind w:left="567"/>
      </w:pPr>
    </w:p>
    <w:p w:rsidR="00F5131C" w:rsidRDefault="00F5131C" w:rsidP="00770FC1">
      <w:pPr>
        <w:ind w:left="567"/>
      </w:pPr>
    </w:p>
    <w:p w:rsidR="001F495D" w:rsidRDefault="001F495D" w:rsidP="001F495D">
      <w:pPr>
        <w:pStyle w:val="Titre2"/>
        <w:spacing w:after="240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fr-FR" w:eastAsia="en-US"/>
        </w:rPr>
      </w:pPr>
    </w:p>
    <w:p w:rsidR="00770FC1" w:rsidRDefault="00B41564" w:rsidP="001F495D">
      <w:pPr>
        <w:pStyle w:val="Titre2"/>
        <w:spacing w:after="240"/>
      </w:pPr>
      <w:r w:rsidRPr="004C197D">
        <w:rPr>
          <w:rFonts w:ascii="Calibri" w:hAnsi="Calibri"/>
          <w:noProof/>
          <w:color w:val="9D3511"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918995" wp14:editId="0B57D79F">
                <wp:simplePos x="0" y="0"/>
                <wp:positionH relativeFrom="column">
                  <wp:posOffset>-1426843</wp:posOffset>
                </wp:positionH>
                <wp:positionV relativeFrom="paragraph">
                  <wp:posOffset>250506</wp:posOffset>
                </wp:positionV>
                <wp:extent cx="2762250" cy="628015"/>
                <wp:effectExtent l="317" t="0" r="318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564" w:rsidRPr="004C197D" w:rsidRDefault="00B41564" w:rsidP="00B41564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12.35pt;margin-top:19.7pt;width:217.5pt;height:49.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" filled="f" stroked="f">
                <v:textbox>
                  <w:txbxContent>
                    <w:p w:rsidR="00B41564" w:rsidRPr="004C197D" w:rsidRDefault="00B41564" w:rsidP="00B41564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F125A7" w:rsidRPr="00F125A7" w:rsidTr="00B41564">
        <w:tc>
          <w:tcPr>
            <w:tcW w:w="10206" w:type="dxa"/>
          </w:tcPr>
          <w:p w:rsidR="00F125A7" w:rsidRPr="00F125A7" w:rsidRDefault="001F495D" w:rsidP="00770FC1">
            <w:pPr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Problématique</w:t>
            </w:r>
          </w:p>
        </w:tc>
      </w:tr>
    </w:tbl>
    <w:p w:rsidR="00F5131C" w:rsidRDefault="001F495D" w:rsidP="00770FC1">
      <w:pPr>
        <w:ind w:left="567"/>
        <w:rPr>
          <w:rFonts w:ascii="Calibri" w:hAnsi="Calibri"/>
        </w:rPr>
      </w:pPr>
      <w:bookmarkStart w:id="0" w:name="_Toc289696837"/>
      <w:r>
        <w:rPr>
          <w:rFonts w:ascii="Calibri" w:hAnsi="Calibri"/>
          <w:noProof/>
          <w:lang w:eastAsia="fr-FR"/>
        </w:rPr>
        <w:drawing>
          <wp:inline distT="0" distB="0" distL="0" distR="0">
            <wp:extent cx="6485972" cy="28003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972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F125A7" w:rsidRDefault="001F495D" w:rsidP="00770FC1">
      <w:pPr>
        <w:ind w:left="567"/>
      </w:pPr>
      <w:r>
        <w:rPr>
          <w:rFonts w:ascii="Calibri" w:hAnsi="Calibri"/>
        </w:rPr>
        <w:t xml:space="preserve">Un professionnel prépare une cascade périlleuse : Il s'agit d'atteindre le toit d'un immeuble avec une voiture sautant d'une rampe. </w:t>
      </w:r>
    </w:p>
    <w:p w:rsidR="00770FC1" w:rsidRDefault="001F495D" w:rsidP="00704BE4">
      <w:pPr>
        <w:ind w:left="567"/>
      </w:pPr>
      <w:r>
        <w:t>L'objet de cette activité est de déterminer la vitesse exacte à laquelle la voiture doit quitter la rampe.</w:t>
      </w:r>
    </w:p>
    <w:p w:rsidR="00704BE4" w:rsidRPr="00704BE4" w:rsidRDefault="00704BE4" w:rsidP="00704BE4">
      <w:pPr>
        <w:ind w:left="567"/>
      </w:pP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770FC1" w:rsidRPr="00F125A7" w:rsidTr="00B41564">
        <w:tc>
          <w:tcPr>
            <w:tcW w:w="10206" w:type="dxa"/>
          </w:tcPr>
          <w:p w:rsidR="00770FC1" w:rsidRPr="00F125A7" w:rsidRDefault="00704BE4" w:rsidP="00B41564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Modélisation</w:t>
            </w:r>
          </w:p>
        </w:tc>
      </w:tr>
    </w:tbl>
    <w:p w:rsidR="00770FC1" w:rsidRPr="00B41564" w:rsidRDefault="00770FC1" w:rsidP="00B41564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</w:pPr>
      <w:r w:rsidRPr="00B41564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 xml:space="preserve">Modélisation de la </w:t>
      </w:r>
      <w:r w:rsidR="00704BE4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trajectoire</w:t>
      </w:r>
    </w:p>
    <w:p w:rsidR="00770FC1" w:rsidRDefault="00770FC1" w:rsidP="00B41564">
      <w:pPr>
        <w:spacing w:after="120"/>
        <w:ind w:left="567"/>
      </w:pPr>
      <w:r>
        <w:t xml:space="preserve">Nous cherchons </w:t>
      </w:r>
      <w:r w:rsidR="00704BE4">
        <w:t xml:space="preserve">la formule qui donne  </w:t>
      </w:r>
      <w:r w:rsidR="00704BE4" w:rsidRPr="00704BE4">
        <w:rPr>
          <w:b/>
          <w:i/>
          <w:sz w:val="24"/>
          <w:szCs w:val="24"/>
        </w:rPr>
        <w:t>y</w:t>
      </w:r>
      <w:r w:rsidR="00704BE4" w:rsidRPr="00704BE4">
        <w:rPr>
          <w:sz w:val="24"/>
          <w:szCs w:val="24"/>
        </w:rPr>
        <w:t xml:space="preserve"> </w:t>
      </w:r>
      <w:r w:rsidR="00704BE4">
        <w:t xml:space="preserve"> la hauteur de la voiture en fonction de </w:t>
      </w:r>
      <w:r w:rsidR="00704BE4">
        <w:rPr>
          <w:b/>
          <w:i/>
          <w:sz w:val="24"/>
          <w:szCs w:val="24"/>
        </w:rPr>
        <w:t>x</w:t>
      </w:r>
      <w:r w:rsidR="00704BE4">
        <w:t>, la distance parcourue horizontalement (c'est la trajectoire !)</w:t>
      </w:r>
    </w:p>
    <w:p w:rsidR="00770FC1" w:rsidRPr="00B41564" w:rsidRDefault="00704BE4" w:rsidP="00A65474">
      <w:pPr>
        <w:spacing w:before="360" w:after="0"/>
        <w:ind w:firstLine="708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Utilisation du logiciel Modelis Light</w:t>
      </w:r>
      <w:r w:rsidR="00770FC1" w:rsidRPr="00B41564">
        <w:rPr>
          <w:rStyle w:val="Titre4Car"/>
          <w:color w:val="E36C0A" w:themeColor="accent6" w:themeShade="BF"/>
          <w:lang w:val="fr-FR"/>
        </w:rPr>
        <w:t> :</w:t>
      </w:r>
    </w:p>
    <w:p w:rsidR="00770FC1" w:rsidRDefault="00770FC1" w:rsidP="00A65474">
      <w:pPr>
        <w:pStyle w:val="Paragraphedeliste"/>
        <w:numPr>
          <w:ilvl w:val="0"/>
          <w:numId w:val="4"/>
        </w:numPr>
        <w:spacing w:after="120"/>
        <w:ind w:left="1276"/>
      </w:pPr>
      <w:r w:rsidRPr="00502923">
        <w:t xml:space="preserve">Démarrer le logiciel </w:t>
      </w:r>
      <w:r w:rsidRPr="00502923">
        <w:rPr>
          <w:rStyle w:val="lev"/>
        </w:rPr>
        <w:t xml:space="preserve">Modelis light </w:t>
      </w:r>
      <w:r w:rsidRPr="00502923">
        <w:t>et cliquer sur</w:t>
      </w:r>
      <w:r>
        <w:t xml:space="preserve"> </w:t>
      </w:r>
      <w:r w:rsidRPr="00502923">
        <w:t xml:space="preserve"> </w:t>
      </w:r>
      <w:r w:rsidR="00A65474">
        <w:rPr>
          <w:noProof/>
          <w:lang w:eastAsia="fr-FR"/>
        </w:rPr>
        <w:drawing>
          <wp:inline distT="0" distB="0" distL="0" distR="0" wp14:anchorId="7F1B4ED1" wp14:editId="35ED8545">
            <wp:extent cx="314325" cy="304800"/>
            <wp:effectExtent l="0" t="0" r="952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923">
        <w:t xml:space="preserve"> </w:t>
      </w:r>
      <w:r>
        <w:t xml:space="preserve"> </w:t>
      </w:r>
      <w:r w:rsidRPr="00502923">
        <w:t xml:space="preserve">pour </w:t>
      </w:r>
      <w:r w:rsidR="00A65474">
        <w:t>charger une image de fond</w:t>
      </w:r>
      <w:r w:rsidRPr="00502923">
        <w:t>.</w:t>
      </w:r>
    </w:p>
    <w:p w:rsidR="00A65474" w:rsidRDefault="00A65474" w:rsidP="00A65474">
      <w:pPr>
        <w:pStyle w:val="Paragraphedeliste"/>
        <w:numPr>
          <w:ilvl w:val="0"/>
          <w:numId w:val="4"/>
        </w:numPr>
        <w:spacing w:after="120"/>
        <w:ind w:left="1276"/>
      </w:pPr>
      <w:r>
        <w:t>Localiser "cascade.png" et charger cette image.</w:t>
      </w:r>
    </w:p>
    <w:p w:rsidR="00A65474" w:rsidRDefault="00A65474" w:rsidP="00A65474">
      <w:pPr>
        <w:pStyle w:val="Paragraphedeliste"/>
        <w:spacing w:before="360" w:after="0"/>
        <w:rPr>
          <w:rStyle w:val="Titre4Car"/>
          <w:color w:val="E36C0A" w:themeColor="accent6" w:themeShade="BF"/>
          <w:lang w:val="fr-FR"/>
        </w:rPr>
      </w:pPr>
    </w:p>
    <w:p w:rsidR="00A65474" w:rsidRPr="00A65474" w:rsidRDefault="00716245" w:rsidP="00A65474">
      <w:pPr>
        <w:pStyle w:val="Paragraphedeliste"/>
        <w:spacing w:before="360" w:after="360"/>
        <w:rPr>
          <w:rFonts w:asciiTheme="majorHAnsi" w:eastAsiaTheme="majorEastAsia" w:hAnsiTheme="majorHAnsi" w:cstheme="majorBidi"/>
          <w:b/>
          <w:bCs/>
          <w:i/>
          <w:iCs/>
          <w:color w:val="E36C0A" w:themeColor="accent6" w:themeShade="BF"/>
          <w:lang w:eastAsia="zh-CN"/>
        </w:rPr>
      </w:pPr>
      <w:r>
        <w:rPr>
          <w:rStyle w:val="Titre4Car"/>
          <w:color w:val="E36C0A" w:themeColor="accent6" w:themeShade="BF"/>
          <w:lang w:val="fr-FR"/>
        </w:rPr>
        <w:t>Méthode pour régler  le</w:t>
      </w:r>
      <w:r w:rsidR="00A65474">
        <w:rPr>
          <w:rStyle w:val="Titre4Car"/>
          <w:color w:val="E36C0A" w:themeColor="accent6" w:themeShade="BF"/>
          <w:lang w:val="fr-FR"/>
        </w:rPr>
        <w:t xml:space="preserve"> repère et l'échelle</w:t>
      </w:r>
      <w:r w:rsidR="00A65474" w:rsidRPr="00A65474">
        <w:rPr>
          <w:rStyle w:val="Titre4Car"/>
          <w:color w:val="E36C0A" w:themeColor="accent6" w:themeShade="BF"/>
          <w:lang w:val="fr-FR"/>
        </w:rPr>
        <w:t> :</w:t>
      </w:r>
    </w:p>
    <w:p w:rsidR="00770FC1" w:rsidRDefault="00770FC1" w:rsidP="00A65474">
      <w:pPr>
        <w:pStyle w:val="Paragraphedeliste"/>
        <w:spacing w:after="120"/>
        <w:ind w:left="1276"/>
      </w:pPr>
    </w:p>
    <w:p w:rsidR="00770FC1" w:rsidRDefault="00A65474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716245">
        <w:rPr>
          <w:u w:val="single"/>
        </w:rPr>
        <w:t>Pour un réglage fin</w:t>
      </w:r>
      <w:r>
        <w:t xml:space="preserve"> : appuyer sur CTRL pendant la manœuvre,</w:t>
      </w:r>
    </w:p>
    <w:p w:rsidR="00A65474" w:rsidRDefault="00A65474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716245">
        <w:rPr>
          <w:u w:val="single"/>
        </w:rPr>
        <w:t>Pour un réglage rapide</w:t>
      </w:r>
      <w:r>
        <w:t xml:space="preserve"> : appuyer sut MAJ pendant la manœuvre.</w:t>
      </w:r>
    </w:p>
    <w:p w:rsidR="00A65474" w:rsidRDefault="00A65474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716245">
        <w:rPr>
          <w:u w:val="single"/>
        </w:rPr>
        <w:lastRenderedPageBreak/>
        <w:t>Pour déplacer un axe</w:t>
      </w:r>
      <w:r>
        <w:t xml:space="preserve"> : positionner la souris sur l'axe choisi, enfoncer le bouton droit de la souris et déplacer.</w:t>
      </w:r>
    </w:p>
    <w:p w:rsidR="00B41564" w:rsidRDefault="00C1269E" w:rsidP="00C6584F">
      <w:pPr>
        <w:pStyle w:val="Paragraphedeliste"/>
        <w:numPr>
          <w:ilvl w:val="0"/>
          <w:numId w:val="4"/>
        </w:numPr>
        <w:spacing w:after="0"/>
        <w:ind w:left="1276"/>
      </w:pPr>
      <w:r w:rsidRPr="004C197D">
        <w:rPr>
          <w:rFonts w:ascii="Calibri" w:hAnsi="Calibri"/>
          <w:noProof/>
          <w:color w:val="9D3511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9167F1" wp14:editId="3B4D7379">
                <wp:simplePos x="0" y="0"/>
                <wp:positionH relativeFrom="column">
                  <wp:posOffset>-1368425</wp:posOffset>
                </wp:positionH>
                <wp:positionV relativeFrom="paragraph">
                  <wp:posOffset>185420</wp:posOffset>
                </wp:positionV>
                <wp:extent cx="2762250" cy="628015"/>
                <wp:effectExtent l="317" t="0" r="318" b="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0E7" w:rsidRPr="004C197D" w:rsidRDefault="000F70E7" w:rsidP="000F70E7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7.75pt;margin-top:14.6pt;width:217.5pt;height:49.4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" filled="f" stroked="f">
                <v:textbox>
                  <w:txbxContent>
                    <w:p w:rsidR="000F70E7" w:rsidRPr="004C197D" w:rsidRDefault="000F70E7" w:rsidP="000F70E7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A65474" w:rsidRPr="00716245">
        <w:rPr>
          <w:u w:val="single"/>
        </w:rPr>
        <w:t>Pour modifier une échelle</w:t>
      </w:r>
      <w:r w:rsidR="00A65474">
        <w:t xml:space="preserve"> : positionner la souris sur l'axe choisi, enfoncer le bouton </w:t>
      </w:r>
      <w:r w:rsidR="00716245">
        <w:t>gauche</w:t>
      </w:r>
      <w:r w:rsidR="00A65474">
        <w:t xml:space="preserve"> de la souris et déplacer.</w:t>
      </w:r>
    </w:p>
    <w:p w:rsidR="00716245" w:rsidRPr="00502923" w:rsidRDefault="00716245" w:rsidP="00716245">
      <w:pPr>
        <w:pStyle w:val="Paragraphedeliste"/>
        <w:spacing w:after="120"/>
        <w:ind w:left="1276"/>
      </w:pPr>
    </w:p>
    <w:p w:rsidR="00716245" w:rsidRDefault="00716245" w:rsidP="00C6584F">
      <w:pPr>
        <w:spacing w:after="120"/>
        <w:ind w:firstLine="567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Travail à réaliser :</w:t>
      </w:r>
    </w:p>
    <w:p w:rsidR="00716245" w:rsidRDefault="00716245" w:rsidP="00716245">
      <w:pPr>
        <w:pStyle w:val="Paragraphedeliste"/>
        <w:numPr>
          <w:ilvl w:val="0"/>
          <w:numId w:val="4"/>
        </w:numPr>
        <w:spacing w:after="120"/>
        <w:ind w:left="1276"/>
      </w:pPr>
      <w:r>
        <w:t>Placer l'origine du repère en haut du tremplin,</w:t>
      </w:r>
    </w:p>
    <w:p w:rsidR="00716245" w:rsidRPr="00C6584F" w:rsidRDefault="00716245" w:rsidP="00C6584F">
      <w:pPr>
        <w:pStyle w:val="Paragraphedeliste"/>
        <w:numPr>
          <w:ilvl w:val="0"/>
          <w:numId w:val="4"/>
        </w:numPr>
        <w:spacing w:after="120"/>
        <w:ind w:left="1276"/>
        <w:rPr>
          <w:rStyle w:val="Titre4Car"/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  <w:lang w:val="fr-FR" w:eastAsia="en-US"/>
        </w:rPr>
      </w:pPr>
      <w:r>
        <w:t>Régler les échelles horizontale et verticale pour que les longueurs correspondent aux indications du schéma.</w:t>
      </w:r>
    </w:p>
    <w:p w:rsidR="00716245" w:rsidRDefault="00716245" w:rsidP="00C6584F">
      <w:pPr>
        <w:spacing w:before="240" w:after="0"/>
        <w:ind w:firstLine="567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Détermination de la trajectoire :</w:t>
      </w:r>
    </w:p>
    <w:p w:rsidR="00770FC1" w:rsidRDefault="00770FC1" w:rsidP="00716245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Cliquer sur </w:t>
      </w:r>
      <w:r>
        <w:rPr>
          <w:noProof/>
          <w:lang w:eastAsia="fr-FR"/>
        </w:rPr>
        <w:drawing>
          <wp:inline distT="0" distB="0" distL="0" distR="0" wp14:anchorId="43B99FDC" wp14:editId="43368D91">
            <wp:extent cx="209550" cy="295275"/>
            <wp:effectExtent l="0" t="0" r="0" b="9525"/>
            <wp:docPr id="452" name="Imag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et choisir </w:t>
      </w:r>
      <w:r w:rsidR="00716245">
        <w:t>comme</w:t>
      </w:r>
      <w:r>
        <w:t xml:space="preserve"> modèle </w:t>
      </w:r>
      <w:r w:rsidR="00716245">
        <w:t>"Polynomiale second degré" (nommer la voie y, type de grandeur : longueur)</w:t>
      </w:r>
    </w:p>
    <w:p w:rsidR="00716245" w:rsidRDefault="00716245" w:rsidP="00716245">
      <w:pPr>
        <w:pStyle w:val="Paragraphedeliste"/>
        <w:numPr>
          <w:ilvl w:val="0"/>
          <w:numId w:val="4"/>
        </w:numPr>
        <w:spacing w:after="120"/>
        <w:ind w:left="1276"/>
      </w:pPr>
      <w:r>
        <w:t>Régler la courbe pour que le "décollage" ait bien lieu à 45° et que la voiture se "pose" sur l'immeuble.</w:t>
      </w:r>
      <w:r w:rsidR="002340D1">
        <w:t xml:space="preserve"> (déplacer les poignées mauves).</w:t>
      </w:r>
    </w:p>
    <w:p w:rsidR="00716245" w:rsidRPr="00716245" w:rsidRDefault="009E05D3" w:rsidP="00C6584F">
      <w:pPr>
        <w:pStyle w:val="Paragraphedeliste"/>
        <w:numPr>
          <w:ilvl w:val="0"/>
          <w:numId w:val="4"/>
        </w:numPr>
        <w:ind w:left="1276"/>
      </w:pPr>
      <w:r>
        <w:t xml:space="preserve">Noter ci-dessous la relation trouvée relation entre </w:t>
      </w:r>
      <w:r w:rsidRPr="009E05D3">
        <w:rPr>
          <w:b/>
          <w:sz w:val="24"/>
          <w:szCs w:val="24"/>
        </w:rPr>
        <w:t>x</w:t>
      </w:r>
      <w:r w:rsidRPr="005C3B0E">
        <w:t xml:space="preserve"> </w:t>
      </w:r>
      <w:r>
        <w:t xml:space="preserve">et </w:t>
      </w:r>
      <w:r w:rsidRPr="009E05D3">
        <w:rPr>
          <w:b/>
          <w:sz w:val="24"/>
          <w:szCs w:val="24"/>
        </w:rPr>
        <w:t>y</w:t>
      </w:r>
      <w:r>
        <w:t>. (arrondir tous les nombres (les coefficients) à 0,00</w:t>
      </w:r>
      <w:r w:rsidR="00D94D07">
        <w:t>0</w:t>
      </w:r>
      <w:r>
        <w:t>1 près</w:t>
      </w:r>
      <w:r w:rsidR="00CA2753">
        <w:t>)</w:t>
      </w:r>
      <w:r>
        <w:t> :</w:t>
      </w:r>
    </w:p>
    <w:p w:rsidR="00D3132B" w:rsidRDefault="00770FC1" w:rsidP="00B41564">
      <w:r w:rsidRPr="00896A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E1DAEE" wp14:editId="59989B79">
                <wp:simplePos x="0" y="0"/>
                <wp:positionH relativeFrom="column">
                  <wp:posOffset>1202054</wp:posOffset>
                </wp:positionH>
                <wp:positionV relativeFrom="paragraph">
                  <wp:posOffset>65405</wp:posOffset>
                </wp:positionV>
                <wp:extent cx="4314825" cy="542925"/>
                <wp:effectExtent l="38100" t="38100" r="123825" b="123825"/>
                <wp:wrapNone/>
                <wp:docPr id="4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542925"/>
                        </a:xfrm>
                        <a:prstGeom prst="rect">
                          <a:avLst/>
                        </a:prstGeom>
                        <a:solidFill>
                          <a:srgbClr val="F4B59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70FC1" w:rsidRPr="00896A61" w:rsidRDefault="00770FC1" w:rsidP="00770F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4.65pt;margin-top:5.15pt;width:339.7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" fillcolor="#f4b59e">
                <v:shadow on="t" color="black" opacity="26214f" origin="-.5,-.5" offset=".74836mm,.74836mm"/>
                <v:textbox>
                  <w:txbxContent>
                    <w:p w:rsidR="00770FC1" w:rsidRPr="00896A61" w:rsidRDefault="00770FC1" w:rsidP="00770FC1"/>
                  </w:txbxContent>
                </v:textbox>
              </v:shape>
            </w:pict>
          </mc:Fallback>
        </mc:AlternateContent>
      </w:r>
    </w:p>
    <w:p w:rsidR="00D3132B" w:rsidRDefault="00D3132B" w:rsidP="00D3132B"/>
    <w:p w:rsidR="00D3132B" w:rsidRPr="00D3132B" w:rsidRDefault="00D3132B" w:rsidP="00D3132B">
      <w:pPr>
        <w:tabs>
          <w:tab w:val="left" w:pos="960"/>
        </w:tabs>
      </w:pPr>
      <w:r>
        <w:tab/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D3132B" w:rsidRPr="00F125A7" w:rsidRDefault="001341C7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La voiture peut-elle heurter la camera ?</w:t>
            </w:r>
          </w:p>
        </w:tc>
      </w:tr>
    </w:tbl>
    <w:p w:rsidR="00D3132B" w:rsidRDefault="001341C7" w:rsidP="00C6584F">
      <w:pPr>
        <w:pStyle w:val="Paragraphedeliste"/>
        <w:numPr>
          <w:ilvl w:val="0"/>
          <w:numId w:val="11"/>
        </w:numPr>
        <w:spacing w:before="360" w:after="120"/>
      </w:pPr>
      <w:r>
        <w:t xml:space="preserve">Calculer la hauteur à laquelle passe la voiture à la verticale de la camera </w:t>
      </w:r>
      <w:r w:rsidR="00C6584F">
        <w:t xml:space="preserve">avec la formule ci-dessus </w:t>
      </w:r>
      <w:r>
        <w:t>:</w:t>
      </w:r>
    </w:p>
    <w:p w:rsidR="00D3132B" w:rsidRDefault="00D3132B" w:rsidP="001341C7">
      <w:pPr>
        <w:ind w:left="360" w:firstLine="708"/>
        <w:rPr>
          <w:sz w:val="20"/>
          <w:szCs w:val="20"/>
        </w:rPr>
      </w:pPr>
      <w:r w:rsidRPr="00D3132B">
        <w:rPr>
          <w:sz w:val="20"/>
          <w:szCs w:val="20"/>
        </w:rPr>
        <w:t>…………………………………………………………………………………………………………</w:t>
      </w:r>
      <w:r w:rsidR="001341C7">
        <w:rPr>
          <w:sz w:val="20"/>
          <w:szCs w:val="20"/>
        </w:rPr>
        <w:t>………………………………………………………………………………</w:t>
      </w:r>
    </w:p>
    <w:p w:rsidR="001341C7" w:rsidRDefault="001341C7" w:rsidP="001341C7">
      <w:pPr>
        <w:pStyle w:val="Paragraphedeliste"/>
        <w:numPr>
          <w:ilvl w:val="0"/>
          <w:numId w:val="11"/>
        </w:numPr>
        <w:spacing w:after="120"/>
      </w:pPr>
      <w:r>
        <w:t xml:space="preserve">En déduire à quelle hauteur </w:t>
      </w:r>
      <w:r w:rsidR="002340D1">
        <w:t>au-dessus</w:t>
      </w:r>
      <w:r>
        <w:t xml:space="preserve"> de la caméra passe la voiture, sachant que le haut de la camera est à </w:t>
      </w:r>
      <w:r w:rsidR="00DF3BB9">
        <w:t>11,4</w:t>
      </w:r>
      <w:r>
        <w:t xml:space="preserve"> m :</w:t>
      </w:r>
    </w:p>
    <w:p w:rsidR="001341C7" w:rsidRPr="001341C7" w:rsidRDefault="001341C7" w:rsidP="001341C7">
      <w:pPr>
        <w:pStyle w:val="Paragraphedeliste"/>
        <w:ind w:left="1068"/>
        <w:rPr>
          <w:sz w:val="20"/>
          <w:szCs w:val="20"/>
        </w:rPr>
      </w:pPr>
      <w:r w:rsidRPr="001341C7">
        <w:rPr>
          <w:sz w:val="20"/>
          <w:szCs w:val="20"/>
        </w:rPr>
        <w:t>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</w:t>
      </w:r>
    </w:p>
    <w:p w:rsidR="001341C7" w:rsidRDefault="001341C7" w:rsidP="001341C7">
      <w:pPr>
        <w:pStyle w:val="Paragraphedeliste"/>
        <w:spacing w:after="120"/>
        <w:ind w:left="1068"/>
      </w:pP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1341C7" w:rsidRPr="00F125A7" w:rsidTr="002E47AE">
        <w:tc>
          <w:tcPr>
            <w:tcW w:w="10206" w:type="dxa"/>
          </w:tcPr>
          <w:p w:rsidR="001341C7" w:rsidRPr="00F125A7" w:rsidRDefault="001341C7" w:rsidP="002E47AE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A quelle distance du bord se pose la voiture ?</w:t>
            </w:r>
          </w:p>
        </w:tc>
      </w:tr>
    </w:tbl>
    <w:p w:rsidR="001341C7" w:rsidRPr="00B5376A" w:rsidRDefault="001341C7" w:rsidP="001341C7">
      <w:pPr>
        <w:spacing w:after="120"/>
        <w:rPr>
          <w:rStyle w:val="Titre4Car"/>
          <w:rFonts w:asciiTheme="minorHAnsi" w:hAnsiTheme="minorHAnsi" w:cstheme="minorHAnsi"/>
          <w:bCs w:val="0"/>
          <w:i w:val="0"/>
          <w:color w:val="984806" w:themeColor="accent6" w:themeShade="80"/>
          <w:sz w:val="6"/>
          <w:szCs w:val="6"/>
          <w:lang w:val="fr-FR"/>
        </w:rPr>
      </w:pPr>
    </w:p>
    <w:p w:rsidR="001341C7" w:rsidRDefault="001341C7" w:rsidP="001341C7">
      <w:pPr>
        <w:pStyle w:val="Paragraphedeliste"/>
        <w:numPr>
          <w:ilvl w:val="0"/>
          <w:numId w:val="12"/>
        </w:numPr>
        <w:spacing w:after="120"/>
      </w:pPr>
      <w:r>
        <w:t xml:space="preserve">A quelle distance </w:t>
      </w:r>
      <w:r w:rsidRPr="00C1269E">
        <w:rPr>
          <w:b/>
          <w:sz w:val="24"/>
          <w:szCs w:val="24"/>
        </w:rPr>
        <w:t>x</w:t>
      </w:r>
      <w:r>
        <w:t xml:space="preserve"> se "pose" la voiture ?</w:t>
      </w:r>
      <w:r w:rsidR="002340D1">
        <w:t xml:space="preserve"> (On peut utiliser le réticule  </w:t>
      </w:r>
      <w:r w:rsidR="002340D1">
        <w:rPr>
          <w:noProof/>
          <w:lang w:eastAsia="fr-FR"/>
        </w:rPr>
        <w:drawing>
          <wp:inline distT="0" distB="0" distL="0" distR="0" wp14:anchorId="2255BE3E" wp14:editId="3D362491">
            <wp:extent cx="180975" cy="201857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1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40D1">
        <w:t xml:space="preserve"> )</w:t>
      </w:r>
    </w:p>
    <w:p w:rsidR="001341C7" w:rsidRDefault="001341C7" w:rsidP="00B5376A">
      <w:pPr>
        <w:spacing w:after="120"/>
        <w:ind w:left="360" w:firstLine="708"/>
        <w:rPr>
          <w:sz w:val="20"/>
          <w:szCs w:val="20"/>
        </w:rPr>
      </w:pPr>
      <w:r w:rsidRPr="00D3132B">
        <w:rPr>
          <w:sz w:val="20"/>
          <w:szCs w:val="20"/>
        </w:rPr>
        <w:t>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</w:t>
      </w:r>
    </w:p>
    <w:p w:rsidR="00B5376A" w:rsidRPr="00B5376A" w:rsidRDefault="00B5376A" w:rsidP="00B5376A">
      <w:pPr>
        <w:spacing w:after="120"/>
        <w:ind w:left="360" w:firstLine="708"/>
        <w:rPr>
          <w:sz w:val="6"/>
          <w:szCs w:val="6"/>
        </w:rPr>
      </w:pPr>
    </w:p>
    <w:p w:rsidR="00B5376A" w:rsidRDefault="001341C7" w:rsidP="00B5376A">
      <w:pPr>
        <w:pStyle w:val="Paragraphedeliste"/>
        <w:numPr>
          <w:ilvl w:val="0"/>
          <w:numId w:val="12"/>
        </w:numPr>
        <w:spacing w:after="120"/>
      </w:pPr>
      <w:r>
        <w:t xml:space="preserve">En déduire la distance à laquelle se pose la voiture du bord gauche de l'immeuble sachant que l'immeuble est à </w:t>
      </w:r>
      <w:r w:rsidR="00DF3BB9">
        <w:t>36,8</w:t>
      </w:r>
      <w:r w:rsidR="00E63E12">
        <w:t xml:space="preserve"> m du bord droit du tremplin.</w:t>
      </w:r>
    </w:p>
    <w:p w:rsidR="00D3132B" w:rsidRDefault="001341C7" w:rsidP="00B5376A">
      <w:pPr>
        <w:pStyle w:val="Paragraphedeliste"/>
        <w:spacing w:after="0"/>
        <w:ind w:left="1068"/>
        <w:rPr>
          <w:sz w:val="20"/>
          <w:szCs w:val="20"/>
        </w:rPr>
      </w:pPr>
      <w:r w:rsidRPr="001341C7">
        <w:rPr>
          <w:sz w:val="20"/>
          <w:szCs w:val="20"/>
        </w:rPr>
        <w:t>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</w:t>
      </w:r>
    </w:p>
    <w:p w:rsidR="00B5376A" w:rsidRPr="00B5376A" w:rsidRDefault="00B5376A" w:rsidP="00B5376A">
      <w:pPr>
        <w:pStyle w:val="Paragraphedeliste"/>
        <w:spacing w:after="0"/>
        <w:ind w:left="1068"/>
        <w:rPr>
          <w:sz w:val="6"/>
          <w:szCs w:val="6"/>
        </w:rPr>
      </w:pPr>
    </w:p>
    <w:p w:rsidR="00B5376A" w:rsidRPr="00B5376A" w:rsidRDefault="00B5376A" w:rsidP="00B5376A">
      <w:pPr>
        <w:pStyle w:val="Paragraphedeliste"/>
        <w:spacing w:after="0"/>
        <w:ind w:left="1068"/>
        <w:rPr>
          <w:sz w:val="6"/>
          <w:szCs w:val="6"/>
        </w:rPr>
      </w:pPr>
    </w:p>
    <w:p w:rsidR="00B5376A" w:rsidRPr="00B5376A" w:rsidRDefault="00B5376A" w:rsidP="00B5376A">
      <w:pPr>
        <w:pStyle w:val="Paragraphedeliste"/>
        <w:spacing w:after="0"/>
        <w:ind w:left="1068"/>
        <w:rPr>
          <w:sz w:val="4"/>
          <w:szCs w:val="4"/>
        </w:rPr>
      </w:pPr>
    </w:p>
    <w:p w:rsidR="00C6584F" w:rsidRDefault="00B5376A" w:rsidP="00B5376A">
      <w:pPr>
        <w:pStyle w:val="Paragraphedeliste"/>
        <w:numPr>
          <w:ilvl w:val="0"/>
          <w:numId w:val="12"/>
        </w:numPr>
        <w:spacing w:after="120"/>
      </w:pPr>
      <w:r>
        <w:t xml:space="preserve">A quelle hauteur </w:t>
      </w:r>
      <w:r w:rsidR="00C5275B">
        <w:t xml:space="preserve">au-dessus </w:t>
      </w:r>
      <w:r>
        <w:t>du bord gauche de l’immeuble passe la voiture ?</w:t>
      </w:r>
    </w:p>
    <w:p w:rsidR="00C6584F" w:rsidRPr="002340D1" w:rsidRDefault="00C6584F" w:rsidP="00C6584F">
      <w:pPr>
        <w:pStyle w:val="Paragraphedeliste"/>
        <w:ind w:left="1068"/>
        <w:rPr>
          <w:sz w:val="20"/>
          <w:szCs w:val="20"/>
        </w:rPr>
      </w:pPr>
      <w:r w:rsidRPr="00D3132B">
        <w:rPr>
          <w:sz w:val="20"/>
          <w:szCs w:val="20"/>
        </w:rPr>
        <w:t>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</w: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D3132B" w:rsidRPr="00F125A7" w:rsidRDefault="00E63E12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lastRenderedPageBreak/>
              <w:t>Vitesse de décollage</w:t>
            </w:r>
          </w:p>
        </w:tc>
      </w:tr>
    </w:tbl>
    <w:p w:rsidR="00D3132B" w:rsidRDefault="00D3132B" w:rsidP="00D3132B">
      <w:pPr>
        <w:spacing w:after="120"/>
        <w:ind w:firstLine="567"/>
      </w:pPr>
    </w:p>
    <w:p w:rsidR="00D3132B" w:rsidRDefault="00C1269E" w:rsidP="00700E50">
      <w:pPr>
        <w:spacing w:after="360" w:line="360" w:lineRule="auto"/>
        <w:ind w:left="567"/>
      </w:pPr>
      <w:r w:rsidRPr="004C197D">
        <w:rPr>
          <w:rFonts w:ascii="Calibri" w:hAnsi="Calibri"/>
          <w:noProof/>
          <w:color w:val="9D3511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B28632" wp14:editId="2AD2FE23">
                <wp:simplePos x="0" y="0"/>
                <wp:positionH relativeFrom="column">
                  <wp:posOffset>-1368425</wp:posOffset>
                </wp:positionH>
                <wp:positionV relativeFrom="paragraph">
                  <wp:posOffset>29210</wp:posOffset>
                </wp:positionV>
                <wp:extent cx="2762250" cy="628015"/>
                <wp:effectExtent l="317" t="0" r="318" b="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0E7" w:rsidRPr="004C197D" w:rsidRDefault="000F70E7" w:rsidP="000F70E7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07.75pt;margin-top:2.3pt;width:217.5pt;height:49.4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" filled="f" stroked="f">
                <v:textbox>
                  <w:txbxContent>
                    <w:p w:rsidR="000F70E7" w:rsidRPr="004C197D" w:rsidRDefault="000F70E7" w:rsidP="000F70E7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E63E12" w:rsidRPr="00896A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810D9" wp14:editId="2DFB45D3">
                <wp:simplePos x="0" y="0"/>
                <wp:positionH relativeFrom="column">
                  <wp:posOffset>1258570</wp:posOffset>
                </wp:positionH>
                <wp:positionV relativeFrom="paragraph">
                  <wp:posOffset>438785</wp:posOffset>
                </wp:positionV>
                <wp:extent cx="4314825" cy="638175"/>
                <wp:effectExtent l="38100" t="38100" r="123825" b="123825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638175"/>
                        </a:xfrm>
                        <a:prstGeom prst="rect">
                          <a:avLst/>
                        </a:prstGeom>
                        <a:solidFill>
                          <a:srgbClr val="F4B59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63E12" w:rsidRPr="00E63E12" w:rsidRDefault="00E63E12" w:rsidP="00E63E1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y= 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g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v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1+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tan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α</m:t>
                                        </m:r>
                                      </m:e>
                                    </m:func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 xml:space="preserve">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tan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α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.x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99.1pt;margin-top:34.55pt;width:339.75pt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" fillcolor="#f4b59e">
                <v:shadow on="t" color="black" opacity="26214f" origin="-.5,-.5" offset=".74836mm,.74836mm"/>
                <v:textbox>
                  <w:txbxContent>
                    <w:p w:rsidR="00E63E12" w:rsidRPr="00E63E12" w:rsidRDefault="00E63E12" w:rsidP="00E63E12">
                      <w:pPr>
                        <w:rPr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y= 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1+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tan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α</m:t>
                                  </m:r>
                                </m:e>
                              </m:func>
                            </m:e>
                          </m:d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 xml:space="preserve">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tan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α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.x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63E12">
        <w:t>La formule théorique de la trajectoire est en fait la suivante :</w:t>
      </w:r>
    </w:p>
    <w:p w:rsidR="00E63E12" w:rsidRDefault="00E63E12" w:rsidP="00700E50">
      <w:pPr>
        <w:spacing w:after="360" w:line="360" w:lineRule="auto"/>
        <w:ind w:left="567"/>
      </w:pPr>
    </w:p>
    <w:p w:rsidR="00E63E12" w:rsidRDefault="00E63E12" w:rsidP="00700E50">
      <w:pPr>
        <w:spacing w:after="360" w:line="360" w:lineRule="auto"/>
        <w:ind w:left="567"/>
      </w:pPr>
    </w:p>
    <w:p w:rsidR="00A50FD0" w:rsidRDefault="000111BC" w:rsidP="00E63E12">
      <w:pPr>
        <w:spacing w:after="0" w:line="360" w:lineRule="auto"/>
        <w:ind w:left="567"/>
      </w:pPr>
      <w:proofErr w:type="gramStart"/>
      <w:r>
        <w:rPr>
          <w:b/>
          <w:u w:val="single"/>
        </w:rPr>
        <w:t xml:space="preserve">Données </w:t>
      </w:r>
      <w:r w:rsidR="00E63E12">
        <w:t xml:space="preserve"> :</w:t>
      </w:r>
      <w:proofErr w:type="gramEnd"/>
      <w:r w:rsidR="00E63E12">
        <w:t xml:space="preserve"> </w:t>
      </w:r>
    </w:p>
    <w:p w:rsidR="00E63E12" w:rsidRPr="00E63E12" w:rsidRDefault="00E63E12" w:rsidP="00E63E12">
      <w:pPr>
        <w:spacing w:after="0" w:line="360" w:lineRule="auto"/>
        <w:ind w:left="567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g=9,81 m/s²</m:t>
          </m:r>
        </m:oMath>
      </m:oMathPara>
    </w:p>
    <w:p w:rsidR="00E63E12" w:rsidRPr="00E63E12" w:rsidRDefault="00E63E12" w:rsidP="00E63E12">
      <w:pPr>
        <w:spacing w:after="0" w:line="360" w:lineRule="auto"/>
        <w:ind w:left="567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v :vitesse de décollage en m/s</m:t>
          </m:r>
        </m:oMath>
      </m:oMathPara>
    </w:p>
    <w:p w:rsidR="00E63E12" w:rsidRPr="00E63E12" w:rsidRDefault="00E63E12" w:rsidP="00700E50">
      <w:pPr>
        <w:spacing w:after="360" w:line="360" w:lineRule="auto"/>
        <w:ind w:left="567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α=45°</m:t>
          </m:r>
        </m:oMath>
      </m:oMathPara>
    </w:p>
    <w:p w:rsidR="00DF3BB9" w:rsidRPr="00B120B6" w:rsidRDefault="00DF3BB9" w:rsidP="00DF3BB9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 w:rsidRPr="00B120B6">
        <w:rPr>
          <w:rStyle w:val="Titre4Car"/>
          <w:color w:val="E36C0A" w:themeColor="accent6" w:themeShade="BF"/>
          <w:lang w:val="fr-FR"/>
        </w:rPr>
        <w:t>- Calculer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  <w: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tan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hAnsi="Cambria Math"/>
            <w:sz w:val="28"/>
            <w:szCs w:val="28"/>
          </w:rPr>
          <m:t xml:space="preserve">= </m:t>
        </m:r>
      </m:oMath>
      <w:r w:rsidRPr="00DF3BB9">
        <w:rPr>
          <w:sz w:val="20"/>
          <w:szCs w:val="20"/>
        </w:rPr>
        <w:t>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……………………………………………………………………………………………………………………………..……………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  <w:r w:rsidRPr="00DF3BB9">
        <w:t xml:space="preserve">Est-ce que ça correspond avec la formule que vous avez </w:t>
      </w:r>
      <w:proofErr w:type="gramStart"/>
      <w:r w:rsidRPr="00DF3BB9">
        <w:t>trouvé</w:t>
      </w:r>
      <w:proofErr w:type="gramEnd"/>
      <w:r w:rsidRPr="00DF3BB9">
        <w:t xml:space="preserve"> précédemment ?</w:t>
      </w:r>
      <w:r>
        <w:t xml:space="preserve"> </w:t>
      </w:r>
      <w:r w:rsidRPr="00DF3BB9">
        <w:rPr>
          <w:sz w:val="20"/>
          <w:szCs w:val="20"/>
        </w:rPr>
        <w:t>……………………………………….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</w:p>
    <w:p w:rsidR="00DF3BB9" w:rsidRPr="00B120B6" w:rsidRDefault="00DF3BB9" w:rsidP="00DF3BB9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 w:rsidRPr="00B120B6">
        <w:rPr>
          <w:rStyle w:val="Titre4Car"/>
          <w:color w:val="E36C0A" w:themeColor="accent6" w:themeShade="BF"/>
          <w:lang w:val="fr-FR"/>
        </w:rPr>
        <w:t xml:space="preserve">– </w:t>
      </w:r>
      <w:r w:rsidR="000111BC" w:rsidRPr="00B120B6">
        <w:rPr>
          <w:rStyle w:val="Titre4Car"/>
          <w:color w:val="E36C0A" w:themeColor="accent6" w:themeShade="BF"/>
          <w:lang w:val="fr-FR"/>
        </w:rPr>
        <w:t xml:space="preserve">Remplacez ci-dessous par les valeurs qu'on connait </w:t>
      </w:r>
      <w:r w:rsidR="000111BC">
        <w:rPr>
          <w:rStyle w:val="Titre4Car"/>
          <w:color w:val="E36C0A" w:themeColor="accent6" w:themeShade="BF"/>
          <w:lang w:val="fr-FR"/>
        </w:rPr>
        <w:t xml:space="preserve"> et simplifier</w:t>
      </w:r>
      <w:r w:rsidR="000111BC">
        <w:rPr>
          <w:rStyle w:val="Titre4Car"/>
          <w:color w:val="E36C0A" w:themeColor="accent6" w:themeShade="BF"/>
          <w:lang w:val="fr-FR"/>
        </w:rPr>
        <w:t xml:space="preserve"> </w:t>
      </w:r>
      <w:r w:rsidRPr="00B120B6">
        <w:rPr>
          <w:rStyle w:val="Titre4Car"/>
          <w:color w:val="E36C0A" w:themeColor="accent6" w:themeShade="BF"/>
          <w:lang w:val="fr-FR"/>
        </w:rPr>
        <w:t>:</w:t>
      </w:r>
    </w:p>
    <w:p w:rsidR="00DF3BB9" w:rsidRDefault="00DF3BB9" w:rsidP="00DF3BB9">
      <w:pPr>
        <w:spacing w:after="120"/>
        <w:ind w:left="708" w:firstLine="285"/>
        <w:rPr>
          <w:rFonts w:eastAsiaTheme="minorEastAsia"/>
          <w:sz w:val="28"/>
          <w:szCs w:val="28"/>
        </w:rPr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  <m:r>
          <w:rPr>
            <w:rFonts w:ascii="Cambria Math" w:hAnsi="Cambria Math"/>
            <w:sz w:val="28"/>
            <w:szCs w:val="28"/>
          </w:rPr>
          <m:t xml:space="preserve"> 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g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e>
        </m:d>
        <m:r>
          <w:rPr>
            <w:rFonts w:ascii="Cambria Math" w:hAnsi="Cambria Math"/>
            <w:sz w:val="28"/>
            <w:szCs w:val="28"/>
          </w:rPr>
          <m:t>=</m:t>
        </m:r>
      </m:oMath>
      <w:r w:rsidRPr="00DF3BB9">
        <w:rPr>
          <w:rFonts w:eastAsiaTheme="minorEastAsia"/>
          <w:sz w:val="20"/>
          <w:szCs w:val="20"/>
        </w:rPr>
        <w:t>……………………………</w:t>
      </w:r>
      <w:r>
        <w:rPr>
          <w:rFonts w:eastAsiaTheme="minorEastAsia"/>
          <w:sz w:val="20"/>
          <w:szCs w:val="20"/>
        </w:rPr>
        <w:t>…………………………………………………………………………………………………………</w:t>
      </w:r>
      <w:r w:rsidRPr="00DF3BB9">
        <w:rPr>
          <w:rFonts w:eastAsiaTheme="minorEastAsia"/>
          <w:sz w:val="20"/>
          <w:szCs w:val="20"/>
        </w:rPr>
        <w:t>……</w:t>
      </w:r>
    </w:p>
    <w:p w:rsidR="00DF3BB9" w:rsidRDefault="00DF3BB9" w:rsidP="00DF3BB9">
      <w:pPr>
        <w:spacing w:after="120"/>
        <w:ind w:left="708" w:firstLine="285"/>
      </w:pPr>
    </w:p>
    <w:p w:rsidR="00DF3BB9" w:rsidRPr="000111BC" w:rsidRDefault="00DF3BB9" w:rsidP="000111BC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 w:rsidRPr="00B120B6">
        <w:rPr>
          <w:rStyle w:val="Titre4Car"/>
          <w:color w:val="E36C0A" w:themeColor="accent6" w:themeShade="BF"/>
          <w:lang w:val="fr-FR"/>
        </w:rPr>
        <w:t xml:space="preserve">– </w:t>
      </w:r>
      <w:r w:rsidR="000111BC">
        <w:rPr>
          <w:rStyle w:val="Titre4Car"/>
          <w:color w:val="E36C0A" w:themeColor="accent6" w:themeShade="BF"/>
          <w:lang w:val="fr-FR"/>
        </w:rPr>
        <w:t>En comparant avec la modélisation obtenue précédemment, c</w:t>
      </w:r>
      <w:r w:rsidR="000111BC" w:rsidRPr="00B120B6">
        <w:rPr>
          <w:rStyle w:val="Titre4Car"/>
          <w:color w:val="E36C0A" w:themeColor="accent6" w:themeShade="BF"/>
          <w:lang w:val="fr-FR"/>
        </w:rPr>
        <w:t>ombien vaut le résultat de ce calcul dans la formule que vous aviez trouvé</w:t>
      </w:r>
      <w:r w:rsidR="000111BC">
        <w:rPr>
          <w:rStyle w:val="Titre4Car"/>
          <w:color w:val="E36C0A" w:themeColor="accent6" w:themeShade="BF"/>
          <w:lang w:val="fr-FR"/>
        </w:rPr>
        <w:t> ?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  <w:r w:rsidRPr="00DF3BB9">
        <w:rPr>
          <w:sz w:val="20"/>
          <w:szCs w:val="20"/>
        </w:rPr>
        <w:t>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……………………………………………………………………………………………………………………………..………………………………….</w:t>
      </w:r>
    </w:p>
    <w:p w:rsidR="00DF3BB9" w:rsidRDefault="00DF3BB9" w:rsidP="00DF3BB9">
      <w:pPr>
        <w:spacing w:after="120"/>
        <w:ind w:left="708" w:firstLine="285"/>
      </w:pPr>
    </w:p>
    <w:p w:rsidR="00DF3BB9" w:rsidRPr="00B120B6" w:rsidRDefault="00DF3BB9" w:rsidP="00DF3BB9">
      <w:pPr>
        <w:pStyle w:val="Paragraphedeliste"/>
        <w:numPr>
          <w:ilvl w:val="0"/>
          <w:numId w:val="15"/>
        </w:numPr>
        <w:spacing w:after="120"/>
        <w:ind w:left="851" w:hanging="141"/>
        <w:rPr>
          <w:rStyle w:val="Titre4Car"/>
          <w:color w:val="E36C0A" w:themeColor="accent6" w:themeShade="BF"/>
          <w:lang w:val="fr-FR"/>
        </w:rPr>
      </w:pPr>
      <w:r w:rsidRPr="00B120B6">
        <w:rPr>
          <w:rStyle w:val="Titre4Car"/>
          <w:color w:val="E36C0A" w:themeColor="accent6" w:themeShade="BF"/>
          <w:lang w:val="fr-FR"/>
        </w:rPr>
        <w:t>– En déduire la vite</w:t>
      </w:r>
      <w:r w:rsidR="00CA2753">
        <w:rPr>
          <w:rStyle w:val="Titre4Car"/>
          <w:color w:val="E36C0A" w:themeColor="accent6" w:themeShade="BF"/>
          <w:lang w:val="fr-FR"/>
        </w:rPr>
        <w:t>sse v à laquelle doit décoller l</w:t>
      </w:r>
      <w:r w:rsidRPr="00B120B6">
        <w:rPr>
          <w:rStyle w:val="Titre4Car"/>
          <w:color w:val="E36C0A" w:themeColor="accent6" w:themeShade="BF"/>
          <w:lang w:val="fr-FR"/>
        </w:rPr>
        <w:t>a voiture ?</w:t>
      </w:r>
    </w:p>
    <w:p w:rsidR="00DF3BB9" w:rsidRDefault="00DF3BB9" w:rsidP="00DF3BB9">
      <w:pPr>
        <w:spacing w:after="120"/>
        <w:ind w:left="708" w:firstLine="285"/>
        <w:rPr>
          <w:sz w:val="20"/>
          <w:szCs w:val="20"/>
        </w:rPr>
      </w:pPr>
      <w:r w:rsidRPr="00DF3BB9">
        <w:rPr>
          <w:sz w:val="20"/>
          <w:szCs w:val="20"/>
        </w:rPr>
        <w:t>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……………………………………………………………………………………………………………………………..………………………………….</w:t>
      </w:r>
    </w:p>
    <w:p w:rsidR="00DF3BB9" w:rsidRPr="00DF3BB9" w:rsidRDefault="00DF3BB9" w:rsidP="00DF3BB9">
      <w:pPr>
        <w:spacing w:after="120"/>
        <w:ind w:left="708" w:firstLine="285"/>
      </w:pPr>
      <w:r w:rsidRPr="00DF3BB9">
        <w:rPr>
          <w:sz w:val="20"/>
          <w:szCs w:val="20"/>
        </w:rPr>
        <w:t>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……………………………………………………………………………………………………………………………..………………………………….</w:t>
      </w:r>
    </w:p>
    <w:p w:rsidR="00DF3BB9" w:rsidRPr="00DF3BB9" w:rsidRDefault="00DF3BB9" w:rsidP="00DF3BB9">
      <w:pPr>
        <w:spacing w:after="120"/>
        <w:ind w:left="708" w:firstLine="285"/>
      </w:pPr>
      <w:r w:rsidRPr="00DF3BB9">
        <w:rPr>
          <w:sz w:val="20"/>
          <w:szCs w:val="20"/>
        </w:rPr>
        <w:t>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……………………………………………………………………………………………………………………………..………………………………….</w:t>
      </w:r>
    </w:p>
    <w:p w:rsidR="00DF3BB9" w:rsidRPr="00DF3BB9" w:rsidRDefault="00DF3BB9" w:rsidP="00DF3BB9">
      <w:pPr>
        <w:rPr>
          <w:sz w:val="20"/>
          <w:szCs w:val="20"/>
        </w:rPr>
      </w:pP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AC5069" w:rsidRPr="00F125A7" w:rsidTr="00B07793">
        <w:tc>
          <w:tcPr>
            <w:tcW w:w="10206" w:type="dxa"/>
          </w:tcPr>
          <w:p w:rsidR="00AC5069" w:rsidRPr="00F125A7" w:rsidRDefault="00AC5069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Conclusion</w:t>
            </w:r>
          </w:p>
        </w:tc>
      </w:tr>
    </w:tbl>
    <w:p w:rsidR="00AC5069" w:rsidRDefault="00AC5069" w:rsidP="00AC5069">
      <w:pPr>
        <w:spacing w:after="120"/>
        <w:ind w:firstLine="567"/>
      </w:pPr>
    </w:p>
    <w:p w:rsidR="00700E50" w:rsidRPr="00A50FD0" w:rsidRDefault="00DF3BB9" w:rsidP="00C5275B">
      <w:pPr>
        <w:spacing w:after="360" w:line="360" w:lineRule="auto"/>
        <w:ind w:left="567"/>
      </w:pPr>
      <w:r>
        <w:t xml:space="preserve">Pour réaliser cette cascade, la voiture doit décoller à exactement </w:t>
      </w:r>
      <w:r w:rsidRPr="00DF3BB9">
        <w:rPr>
          <w:sz w:val="20"/>
          <w:szCs w:val="20"/>
        </w:rPr>
        <w:t>…………………………………………………</w:t>
      </w:r>
      <w:r>
        <w:rPr>
          <w:sz w:val="20"/>
          <w:szCs w:val="20"/>
        </w:rPr>
        <w:t>……….</w:t>
      </w:r>
      <w:r w:rsidRPr="00DF3BB9">
        <w:rPr>
          <w:sz w:val="20"/>
          <w:szCs w:val="20"/>
        </w:rPr>
        <w:t>…………………..</w:t>
      </w:r>
      <w:bookmarkStart w:id="1" w:name="_GoBack"/>
      <w:bookmarkEnd w:id="1"/>
    </w:p>
    <w:sectPr w:rsidR="00700E50" w:rsidRPr="00A50FD0" w:rsidSect="00F5131C">
      <w:headerReference w:type="default" r:id="rId13"/>
      <w:footerReference w:type="default" r:id="rId14"/>
      <w:pgSz w:w="11906" w:h="16838"/>
      <w:pgMar w:top="851" w:right="566" w:bottom="709" w:left="567" w:header="142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03B" w:rsidRDefault="0071603B" w:rsidP="00812722">
      <w:pPr>
        <w:spacing w:after="0" w:line="240" w:lineRule="auto"/>
      </w:pPr>
      <w:r>
        <w:separator/>
      </w:r>
    </w:p>
  </w:endnote>
  <w:endnote w:type="continuationSeparator" w:id="0">
    <w:p w:rsidR="0071603B" w:rsidRDefault="0071603B" w:rsidP="00812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FF2" w:rsidRDefault="00CA3FF2">
    <w:pPr>
      <w:pStyle w:val="Pieddepage"/>
      <w:rPr>
        <w:color w:val="000000" w:themeColor="text1"/>
        <w:sz w:val="24"/>
        <w:szCs w:val="24"/>
      </w:rPr>
    </w:pPr>
    <w:r>
      <w:rPr>
        <w:noProof/>
        <w:color w:val="4F81BD" w:themeColor="accent1"/>
        <w:lang w:eastAsia="fr-FR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60EDF7C1" wp14:editId="2446A2B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750050" cy="18000"/>
              <wp:effectExtent l="0" t="0" r="0" b="127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50050" cy="1800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531.5pt;height:1.4pt;z-index:-251656192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" fillcolor="#0d0d0d [3069]" stroked="f" strokeweight="2pt">
              <w10:wrap type="square" anchorx="margin" anchory="margin"/>
            </v:rect>
          </w:pict>
        </mc:Fallback>
      </mc:AlternateContent>
    </w:r>
    <w:sdt>
      <w:sdtPr>
        <w:rPr>
          <w:color w:val="000000" w:themeColor="text1"/>
          <w:sz w:val="24"/>
          <w:szCs w:val="24"/>
        </w:rPr>
        <w:alias w:val="Titre "/>
        <w:tag w:val=""/>
        <w:id w:val="-421184721"/>
        <w:placeholder>
          <w:docPart w:val="12324C5FC88248DD85CDA8615F561A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5275B">
          <w:rPr>
            <w:color w:val="000000" w:themeColor="text1"/>
            <w:sz w:val="24"/>
            <w:szCs w:val="24"/>
          </w:rPr>
          <w:t>La cascade impossible ?</w:t>
        </w:r>
      </w:sdtContent>
    </w:sdt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DE47FD" wp14:editId="1E7C7D25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756285" cy="436880"/>
              <wp:effectExtent l="0" t="0" r="0" b="0"/>
              <wp:wrapNone/>
              <wp:docPr id="56" name="Zone de text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" cy="436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A3FF2" w:rsidRPr="00CA3FF2" w:rsidRDefault="00CA3FF2">
                          <w:pPr>
                            <w:pStyle w:val="Pieddepage"/>
                            <w:jc w:val="right"/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instrText>PAGE  \* Arabic  \* MERGEFORMAT</w:instrTex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5275B">
                            <w:rPr>
                              <w:rFonts w:cstheme="minorHAnsi"/>
                              <w:noProof/>
                              <w:color w:val="000000" w:themeColor="text1"/>
                              <w:sz w:val="28"/>
                              <w:szCs w:val="28"/>
                            </w:rPr>
                            <w:t>1</w: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6" o:spid="_x0000_s1031" type="#_x0000_t202" style="position:absolute;margin-left:8.35pt;margin-top:0;width:59.55pt;height:34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" filled="f" stroked="f" strokeweight=".5pt">
              <v:textbox style="mso-fit-shape-to-text:t">
                <w:txbxContent>
                  <w:p w:rsidR="00CA3FF2" w:rsidRPr="00CA3FF2" w:rsidRDefault="00CA3FF2">
                    <w:pPr>
                      <w:pStyle w:val="Pieddepage"/>
                      <w:jc w:val="right"/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</w:pP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begin"/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instrText>PAGE  \* Arabic  \* MERGEFORMAT</w:instrTex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separate"/>
                    </w:r>
                    <w:r w:rsidR="00C5275B">
                      <w:rPr>
                        <w:rFonts w:cstheme="minorHAnsi"/>
                        <w:noProof/>
                        <w:color w:val="000000" w:themeColor="text1"/>
                        <w:sz w:val="28"/>
                        <w:szCs w:val="28"/>
                      </w:rPr>
                      <w:t>1</w: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CA3FF2" w:rsidRDefault="00CA3FF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03B" w:rsidRDefault="0071603B" w:rsidP="00812722">
      <w:pPr>
        <w:spacing w:after="0" w:line="240" w:lineRule="auto"/>
      </w:pPr>
      <w:r>
        <w:separator/>
      </w:r>
    </w:p>
  </w:footnote>
  <w:footnote w:type="continuationSeparator" w:id="0">
    <w:p w:rsidR="0071603B" w:rsidRDefault="0071603B" w:rsidP="00812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22" w:rsidRPr="00277A73" w:rsidRDefault="00812722" w:rsidP="00812722">
    <w:pPr>
      <w:jc w:val="right"/>
      <w:rPr>
        <w:b/>
        <w:color w:val="E36C0A" w:themeColor="accent6" w:themeShade="BF"/>
        <w:sz w:val="28"/>
        <w:szCs w:val="28"/>
      </w:rPr>
    </w:pPr>
    <w:r w:rsidRPr="00277A73">
      <w:rPr>
        <w:b/>
        <w:color w:val="E36C0A" w:themeColor="accent6" w:themeShade="BF"/>
        <w:sz w:val="28"/>
        <w:szCs w:val="28"/>
      </w:rPr>
      <w:t>Les fonctions - Découverte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A30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">
    <w:nsid w:val="09814BD7"/>
    <w:multiLevelType w:val="hybridMultilevel"/>
    <w:tmpl w:val="0DCA616C"/>
    <w:lvl w:ilvl="0" w:tplc="A3F43D4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E75F63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3">
    <w:nsid w:val="25904289"/>
    <w:multiLevelType w:val="hybridMultilevel"/>
    <w:tmpl w:val="5E02C8E2"/>
    <w:lvl w:ilvl="0" w:tplc="627A7AFA">
      <w:start w:val="1"/>
      <w:numFmt w:val="decimal"/>
      <w:lvlText w:val="%1-"/>
      <w:lvlJc w:val="left"/>
      <w:pPr>
        <w:ind w:left="1068" w:hanging="360"/>
      </w:pPr>
      <w:rPr>
        <w:rFonts w:eastAsiaTheme="majorEastAsia" w:cstheme="minorHAnsi" w:hint="default"/>
        <w:b/>
        <w:color w:val="984806" w:themeColor="accent6" w:themeShade="80"/>
        <w:sz w:val="26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471CBE"/>
    <w:multiLevelType w:val="hybridMultilevel"/>
    <w:tmpl w:val="D9C63C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21655"/>
    <w:multiLevelType w:val="hybridMultilevel"/>
    <w:tmpl w:val="0DCA616C"/>
    <w:lvl w:ilvl="0" w:tplc="A3F43D4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9D31DD"/>
    <w:multiLevelType w:val="hybridMultilevel"/>
    <w:tmpl w:val="441413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337E6B"/>
    <w:multiLevelType w:val="hybridMultilevel"/>
    <w:tmpl w:val="0DCA616C"/>
    <w:lvl w:ilvl="0" w:tplc="A3F43D46">
      <w:start w:val="1"/>
      <w:numFmt w:val="decimal"/>
      <w:lvlText w:val="%1-"/>
      <w:lvlJc w:val="left"/>
      <w:pPr>
        <w:ind w:left="34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68" w:hanging="360"/>
      </w:pPr>
    </w:lvl>
    <w:lvl w:ilvl="2" w:tplc="040C001B" w:tentative="1">
      <w:start w:val="1"/>
      <w:numFmt w:val="lowerRoman"/>
      <w:lvlText w:val="%3."/>
      <w:lvlJc w:val="right"/>
      <w:pPr>
        <w:ind w:left="1788" w:hanging="180"/>
      </w:pPr>
    </w:lvl>
    <w:lvl w:ilvl="3" w:tplc="040C000F" w:tentative="1">
      <w:start w:val="1"/>
      <w:numFmt w:val="decimal"/>
      <w:lvlText w:val="%4."/>
      <w:lvlJc w:val="left"/>
      <w:pPr>
        <w:ind w:left="2508" w:hanging="360"/>
      </w:pPr>
    </w:lvl>
    <w:lvl w:ilvl="4" w:tplc="040C0019" w:tentative="1">
      <w:start w:val="1"/>
      <w:numFmt w:val="lowerLetter"/>
      <w:lvlText w:val="%5."/>
      <w:lvlJc w:val="left"/>
      <w:pPr>
        <w:ind w:left="3228" w:hanging="360"/>
      </w:pPr>
    </w:lvl>
    <w:lvl w:ilvl="5" w:tplc="040C001B" w:tentative="1">
      <w:start w:val="1"/>
      <w:numFmt w:val="lowerRoman"/>
      <w:lvlText w:val="%6."/>
      <w:lvlJc w:val="right"/>
      <w:pPr>
        <w:ind w:left="3948" w:hanging="180"/>
      </w:pPr>
    </w:lvl>
    <w:lvl w:ilvl="6" w:tplc="040C000F" w:tentative="1">
      <w:start w:val="1"/>
      <w:numFmt w:val="decimal"/>
      <w:lvlText w:val="%7."/>
      <w:lvlJc w:val="left"/>
      <w:pPr>
        <w:ind w:left="4668" w:hanging="360"/>
      </w:pPr>
    </w:lvl>
    <w:lvl w:ilvl="7" w:tplc="040C0019" w:tentative="1">
      <w:start w:val="1"/>
      <w:numFmt w:val="lowerLetter"/>
      <w:lvlText w:val="%8."/>
      <w:lvlJc w:val="left"/>
      <w:pPr>
        <w:ind w:left="5388" w:hanging="360"/>
      </w:pPr>
    </w:lvl>
    <w:lvl w:ilvl="8" w:tplc="040C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8">
    <w:nsid w:val="523341A6"/>
    <w:multiLevelType w:val="hybridMultilevel"/>
    <w:tmpl w:val="356A7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4C66AE"/>
    <w:multiLevelType w:val="hybridMultilevel"/>
    <w:tmpl w:val="E67CC604"/>
    <w:lvl w:ilvl="0" w:tplc="23EEA588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86F4A0F"/>
    <w:multiLevelType w:val="hybridMultilevel"/>
    <w:tmpl w:val="E266F488"/>
    <w:lvl w:ilvl="0" w:tplc="B3E25374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585C6A"/>
    <w:multiLevelType w:val="hybridMultilevel"/>
    <w:tmpl w:val="FE1CFF36"/>
    <w:lvl w:ilvl="0" w:tplc="BD946A0E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3A435C"/>
    <w:multiLevelType w:val="hybridMultilevel"/>
    <w:tmpl w:val="050A9B8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3DE5A79"/>
    <w:multiLevelType w:val="hybridMultilevel"/>
    <w:tmpl w:val="514066BA"/>
    <w:lvl w:ilvl="0" w:tplc="FCECB362">
      <w:start w:val="1"/>
      <w:numFmt w:val="decimal"/>
      <w:lvlText w:val="%1"/>
      <w:lvlJc w:val="left"/>
      <w:pPr>
        <w:ind w:left="1211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6544A6D"/>
    <w:multiLevelType w:val="hybridMultilevel"/>
    <w:tmpl w:val="D3C4942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14"/>
  </w:num>
  <w:num w:numId="7">
    <w:abstractNumId w:val="12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5"/>
  </w:num>
  <w:num w:numId="13">
    <w:abstractNumId w:val="7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88"/>
    <w:rsid w:val="000111BC"/>
    <w:rsid w:val="00045415"/>
    <w:rsid w:val="00084CC4"/>
    <w:rsid w:val="000F70E7"/>
    <w:rsid w:val="001341C7"/>
    <w:rsid w:val="001F495D"/>
    <w:rsid w:val="002340D1"/>
    <w:rsid w:val="002654F3"/>
    <w:rsid w:val="00277A73"/>
    <w:rsid w:val="003367E9"/>
    <w:rsid w:val="00371579"/>
    <w:rsid w:val="0038294E"/>
    <w:rsid w:val="004528A9"/>
    <w:rsid w:val="00511A64"/>
    <w:rsid w:val="00700E50"/>
    <w:rsid w:val="00704BE4"/>
    <w:rsid w:val="0071603B"/>
    <w:rsid w:val="00716245"/>
    <w:rsid w:val="007547BB"/>
    <w:rsid w:val="00770FC1"/>
    <w:rsid w:val="007F2E21"/>
    <w:rsid w:val="00812722"/>
    <w:rsid w:val="00822AA2"/>
    <w:rsid w:val="0088553E"/>
    <w:rsid w:val="00963840"/>
    <w:rsid w:val="009E05D3"/>
    <w:rsid w:val="00A50FD0"/>
    <w:rsid w:val="00A65474"/>
    <w:rsid w:val="00A92F84"/>
    <w:rsid w:val="00AC5069"/>
    <w:rsid w:val="00B120B6"/>
    <w:rsid w:val="00B41564"/>
    <w:rsid w:val="00B5376A"/>
    <w:rsid w:val="00C1269E"/>
    <w:rsid w:val="00C5275B"/>
    <w:rsid w:val="00C6584F"/>
    <w:rsid w:val="00CA2753"/>
    <w:rsid w:val="00CA3FF2"/>
    <w:rsid w:val="00D3132B"/>
    <w:rsid w:val="00D552B8"/>
    <w:rsid w:val="00D94D07"/>
    <w:rsid w:val="00DF38DE"/>
    <w:rsid w:val="00DF3BB9"/>
    <w:rsid w:val="00E40488"/>
    <w:rsid w:val="00E63E12"/>
    <w:rsid w:val="00F125A7"/>
    <w:rsid w:val="00F169F6"/>
    <w:rsid w:val="00F5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rice\Documents\activit&#233;s\Activit&#23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324C5FC88248DD85CDA8615F561A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B7D498-1437-4CC1-A0B0-D70317425545}"/>
      </w:docPartPr>
      <w:docPartBody>
        <w:p w:rsidR="007826BD" w:rsidRDefault="001F3129">
          <w:pPr>
            <w:pStyle w:val="12324C5FC88248DD85CDA8615F561A7E"/>
          </w:pPr>
          <w:r w:rsidRPr="00460CA8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29"/>
    <w:rsid w:val="00196953"/>
    <w:rsid w:val="001F3129"/>
    <w:rsid w:val="002A3526"/>
    <w:rsid w:val="004447AE"/>
    <w:rsid w:val="007826BD"/>
    <w:rsid w:val="00F0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A3526"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A3526"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10CC-E040-4791-B3EE-DB03D8C8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Activité</Template>
  <TotalTime>118</TotalTime>
  <Pages>3</Pages>
  <Words>575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 cascade impossible</vt:lpstr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cascade impossible ?</dc:title>
  <dc:creator>Fabrice</dc:creator>
  <cp:lastModifiedBy>Fabrice</cp:lastModifiedBy>
  <cp:revision>8</cp:revision>
  <cp:lastPrinted>2013-02-03T13:49:00Z</cp:lastPrinted>
  <dcterms:created xsi:type="dcterms:W3CDTF">2012-09-09T13:46:00Z</dcterms:created>
  <dcterms:modified xsi:type="dcterms:W3CDTF">2013-02-03T16:22:00Z</dcterms:modified>
</cp:coreProperties>
</file>